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18110" w14:textId="77777777" w:rsidR="00E42EDD" w:rsidRDefault="00E42EDD" w:rsidP="00E42E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OKEBOURNE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771232B" w14:textId="77777777" w:rsidR="00E42EDD" w:rsidRDefault="00E42EDD" w:rsidP="00E42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5F1916" w14:textId="77777777" w:rsidR="00E42EDD" w:rsidRDefault="00E42EDD" w:rsidP="00E42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2537C" w14:textId="77777777" w:rsidR="00E42EDD" w:rsidRDefault="00E42EDD" w:rsidP="00E42ED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Wantage, Berkshire, into lands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A598481" w14:textId="77777777" w:rsidR="00E42EDD" w:rsidRDefault="00E42EDD" w:rsidP="00E42E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19-35)</w:t>
      </w:r>
    </w:p>
    <w:p w14:paraId="673D1523" w14:textId="77777777" w:rsidR="00E42EDD" w:rsidRDefault="00E42EDD" w:rsidP="00E42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60DC79" w14:textId="77777777" w:rsidR="00E42EDD" w:rsidRDefault="00E42EDD" w:rsidP="00E42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F6D1FD" w14:textId="77777777" w:rsidR="00E42EDD" w:rsidRPr="00D02966" w:rsidRDefault="00E42EDD" w:rsidP="00E42E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24865A38" w14:textId="52E2D46A" w:rsidR="00BA00AB" w:rsidRPr="00E42ED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42E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4C63C" w14:textId="77777777" w:rsidR="00E42EDD" w:rsidRDefault="00E42EDD" w:rsidP="009139A6">
      <w:r>
        <w:separator/>
      </w:r>
    </w:p>
  </w:endnote>
  <w:endnote w:type="continuationSeparator" w:id="0">
    <w:p w14:paraId="52A56841" w14:textId="77777777" w:rsidR="00E42EDD" w:rsidRDefault="00E42E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38B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1BD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8E1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FCEEA" w14:textId="77777777" w:rsidR="00E42EDD" w:rsidRDefault="00E42EDD" w:rsidP="009139A6">
      <w:r>
        <w:separator/>
      </w:r>
    </w:p>
  </w:footnote>
  <w:footnote w:type="continuationSeparator" w:id="0">
    <w:p w14:paraId="314C2D53" w14:textId="77777777" w:rsidR="00E42EDD" w:rsidRDefault="00E42E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0EB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30C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7CA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EDD"/>
    <w:rsid w:val="000666E0"/>
    <w:rsid w:val="002510B7"/>
    <w:rsid w:val="005C130B"/>
    <w:rsid w:val="00826F5C"/>
    <w:rsid w:val="009139A6"/>
    <w:rsid w:val="009448BB"/>
    <w:rsid w:val="00A3176C"/>
    <w:rsid w:val="00BA00AB"/>
    <w:rsid w:val="00E42ED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BFAF3"/>
  <w15:chartTrackingRefBased/>
  <w15:docId w15:val="{204D7AC5-5780-4236-BF4F-A8002E65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2021-03-17T16:10:00Z</dcterms:created>
  <dcterms:modified xsi:type="dcterms:W3CDTF">2021-03-17T16:11:00Z</dcterms:modified>
</cp:coreProperties>
</file>